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0F794" w14:textId="77777777" w:rsidR="0085227B" w:rsidRDefault="0085227B" w:rsidP="0085227B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CRANE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d.ca.1410)</w:t>
      </w:r>
    </w:p>
    <w:p w14:paraId="7366B9AF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46EE755F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5198EA9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082B860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Hugh. </w:t>
      </w:r>
    </w:p>
    <w:p w14:paraId="31E7D939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p.189)</w:t>
      </w:r>
    </w:p>
    <w:p w14:paraId="268528D7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D7C89DF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DC21654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Oct.1410</w:t>
      </w:r>
      <w:r>
        <w:rPr>
          <w:rFonts w:ascii="Times New Roman" w:hAnsi="Times New Roman" w:cs="Times New Roman"/>
          <w:sz w:val="24"/>
          <w:szCs w:val="24"/>
        </w:rPr>
        <w:tab/>
        <w:t>The Escheator of Berkshire was ordered to take her lands into the King’s hands</w:t>
      </w:r>
    </w:p>
    <w:p w14:paraId="69DF5C4B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make inquisition touching her lands and heir.    (ibid.)</w:t>
      </w:r>
    </w:p>
    <w:p w14:paraId="38E4A9E6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756B1AD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3EAFA84" w14:textId="77777777" w:rsidR="0085227B" w:rsidRDefault="0085227B" w:rsidP="0085227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July 2023</w:t>
      </w:r>
    </w:p>
    <w:p w14:paraId="598A07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7089D" w14:textId="77777777" w:rsidR="0085227B" w:rsidRDefault="0085227B" w:rsidP="009139A6">
      <w:r>
        <w:separator/>
      </w:r>
    </w:p>
  </w:endnote>
  <w:endnote w:type="continuationSeparator" w:id="0">
    <w:p w14:paraId="0EC05D79" w14:textId="77777777" w:rsidR="0085227B" w:rsidRDefault="008522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34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7C7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B72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980C7" w14:textId="77777777" w:rsidR="0085227B" w:rsidRDefault="0085227B" w:rsidP="009139A6">
      <w:r>
        <w:separator/>
      </w:r>
    </w:p>
  </w:footnote>
  <w:footnote w:type="continuationSeparator" w:id="0">
    <w:p w14:paraId="06BC646B" w14:textId="77777777" w:rsidR="0085227B" w:rsidRDefault="008522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8D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F5D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A96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27B"/>
    <w:rsid w:val="000666E0"/>
    <w:rsid w:val="0022620D"/>
    <w:rsid w:val="002510B7"/>
    <w:rsid w:val="00270799"/>
    <w:rsid w:val="005C130B"/>
    <w:rsid w:val="00826F5C"/>
    <w:rsid w:val="0085227B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6F133"/>
  <w15:chartTrackingRefBased/>
  <w15:docId w15:val="{E9090EEE-405B-467D-B342-4FF60653F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27B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2025-02-22T07:42:00Z</dcterms:created>
  <dcterms:modified xsi:type="dcterms:W3CDTF">2025-02-22T07:42:00Z</dcterms:modified>
</cp:coreProperties>
</file>